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14624" w14:textId="77777777" w:rsidR="003435E9" w:rsidRDefault="003435E9" w:rsidP="003435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BONDE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d.1499)</w:t>
      </w:r>
    </w:p>
    <w:p w14:paraId="12DC8A61" w14:textId="77777777" w:rsidR="003435E9" w:rsidRDefault="003435E9" w:rsidP="003435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Barton, Norfolk.</w:t>
      </w:r>
    </w:p>
    <w:p w14:paraId="31B560AA" w14:textId="77777777" w:rsidR="003435E9" w:rsidRDefault="003435E9" w:rsidP="003435E9">
      <w:pPr>
        <w:pStyle w:val="NoSpacing"/>
        <w:rPr>
          <w:rFonts w:cs="Times New Roman"/>
          <w:szCs w:val="24"/>
        </w:rPr>
      </w:pPr>
    </w:p>
    <w:p w14:paraId="164A20CB" w14:textId="77777777" w:rsidR="003435E9" w:rsidRDefault="003435E9" w:rsidP="003435E9">
      <w:pPr>
        <w:pStyle w:val="NoSpacing"/>
        <w:rPr>
          <w:rFonts w:cs="Times New Roman"/>
          <w:szCs w:val="24"/>
        </w:rPr>
      </w:pPr>
    </w:p>
    <w:p w14:paraId="34D8C6B7" w14:textId="77777777" w:rsidR="003435E9" w:rsidRDefault="003435E9" w:rsidP="003435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Katherine(q.v.).</w:t>
      </w:r>
    </w:p>
    <w:p w14:paraId="7B4C3271" w14:textId="77777777" w:rsidR="003435E9" w:rsidRDefault="003435E9" w:rsidP="003435E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353822B2" w14:textId="77777777" w:rsidR="003435E9" w:rsidRDefault="003435E9" w:rsidP="003435E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Christopher Harper-Bill, pub. Canterbury and York Society 2000, p.38)</w:t>
      </w:r>
    </w:p>
    <w:p w14:paraId="4597D411" w14:textId="77777777" w:rsidR="003435E9" w:rsidRDefault="003435E9" w:rsidP="003435E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Children:   Cecily(q.v.), Alice(q.v.), Margaret(q.v.), Thomas(q.v.), John(q.v.).   (ibid.)</w:t>
      </w:r>
    </w:p>
    <w:p w14:paraId="6CAF5C00" w14:textId="77777777" w:rsidR="003435E9" w:rsidRDefault="003435E9" w:rsidP="003435E9">
      <w:pPr>
        <w:pStyle w:val="NoSpacing"/>
        <w:rPr>
          <w:rFonts w:eastAsia="Times New Roman" w:cs="Times New Roman"/>
          <w:szCs w:val="24"/>
        </w:rPr>
      </w:pPr>
    </w:p>
    <w:p w14:paraId="1E696550" w14:textId="77777777" w:rsidR="003435E9" w:rsidRDefault="003435E9" w:rsidP="003435E9">
      <w:pPr>
        <w:pStyle w:val="NoSpacing"/>
        <w:rPr>
          <w:rFonts w:eastAsia="Times New Roman" w:cs="Times New Roman"/>
          <w:szCs w:val="24"/>
        </w:rPr>
      </w:pPr>
    </w:p>
    <w:p w14:paraId="4C606489" w14:textId="77777777" w:rsidR="003435E9" w:rsidRDefault="003435E9" w:rsidP="003435E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30 Mar.1499</w:t>
      </w:r>
      <w:r>
        <w:rPr>
          <w:rFonts w:eastAsia="Times New Roman" w:cs="Times New Roman"/>
          <w:szCs w:val="24"/>
        </w:rPr>
        <w:tab/>
        <w:t>He made his Will.   (ibid.)</w:t>
      </w:r>
    </w:p>
    <w:p w14:paraId="28FDB7A2" w14:textId="77777777" w:rsidR="003435E9" w:rsidRDefault="003435E9" w:rsidP="003435E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15 Apr.</w:t>
      </w:r>
      <w:r>
        <w:rPr>
          <w:rFonts w:eastAsia="Times New Roman" w:cs="Times New Roman"/>
          <w:szCs w:val="24"/>
        </w:rPr>
        <w:tab/>
        <w:t>His Will was proved.   (ibid.)</w:t>
      </w:r>
    </w:p>
    <w:p w14:paraId="287A8FDB" w14:textId="77777777" w:rsidR="003435E9" w:rsidRDefault="003435E9" w:rsidP="003435E9">
      <w:pPr>
        <w:pStyle w:val="NoSpacing"/>
        <w:rPr>
          <w:rFonts w:eastAsia="Times New Roman" w:cs="Times New Roman"/>
          <w:szCs w:val="24"/>
        </w:rPr>
      </w:pPr>
    </w:p>
    <w:p w14:paraId="00ED7B69" w14:textId="77777777" w:rsidR="003435E9" w:rsidRDefault="003435E9" w:rsidP="003435E9">
      <w:pPr>
        <w:pStyle w:val="NoSpacing"/>
        <w:rPr>
          <w:rFonts w:eastAsia="Times New Roman" w:cs="Times New Roman"/>
          <w:szCs w:val="24"/>
        </w:rPr>
      </w:pPr>
    </w:p>
    <w:p w14:paraId="31A41D1F" w14:textId="77777777" w:rsidR="003435E9" w:rsidRDefault="003435E9" w:rsidP="003435E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Executors:   Katherine and Edmund Salman(q.v.).   (ibid.)</w:t>
      </w:r>
    </w:p>
    <w:p w14:paraId="7FFE0E05" w14:textId="77777777" w:rsidR="003435E9" w:rsidRDefault="003435E9" w:rsidP="003435E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Supervisors:   John Salman, notary(q.v.), and William Cook of Barton(q.v.).   (ibid.)</w:t>
      </w:r>
    </w:p>
    <w:p w14:paraId="506CC067" w14:textId="77777777" w:rsidR="003435E9" w:rsidRDefault="003435E9" w:rsidP="003435E9">
      <w:pPr>
        <w:pStyle w:val="NoSpacing"/>
        <w:rPr>
          <w:rFonts w:eastAsia="Times New Roman" w:cs="Times New Roman"/>
          <w:szCs w:val="24"/>
        </w:rPr>
      </w:pPr>
    </w:p>
    <w:p w14:paraId="771E04E8" w14:textId="77777777" w:rsidR="003435E9" w:rsidRDefault="003435E9" w:rsidP="003435E9">
      <w:pPr>
        <w:pStyle w:val="NoSpacing"/>
        <w:rPr>
          <w:rFonts w:eastAsia="Times New Roman" w:cs="Times New Roman"/>
          <w:szCs w:val="24"/>
        </w:rPr>
      </w:pPr>
    </w:p>
    <w:p w14:paraId="55AF4226" w14:textId="77777777" w:rsidR="003435E9" w:rsidRDefault="003435E9" w:rsidP="003435E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31 October 2022</w:t>
      </w:r>
    </w:p>
    <w:p w14:paraId="01B4580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3B454" w14:textId="77777777" w:rsidR="003435E9" w:rsidRDefault="003435E9" w:rsidP="009139A6">
      <w:r>
        <w:separator/>
      </w:r>
    </w:p>
  </w:endnote>
  <w:endnote w:type="continuationSeparator" w:id="0">
    <w:p w14:paraId="3A2F311E" w14:textId="77777777" w:rsidR="003435E9" w:rsidRDefault="003435E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42B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1CDE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33F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1D443" w14:textId="77777777" w:rsidR="003435E9" w:rsidRDefault="003435E9" w:rsidP="009139A6">
      <w:r>
        <w:separator/>
      </w:r>
    </w:p>
  </w:footnote>
  <w:footnote w:type="continuationSeparator" w:id="0">
    <w:p w14:paraId="7216C194" w14:textId="77777777" w:rsidR="003435E9" w:rsidRDefault="003435E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DE0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86E0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4811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E9"/>
    <w:rsid w:val="000666E0"/>
    <w:rsid w:val="002510B7"/>
    <w:rsid w:val="003435E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FEC27"/>
  <w15:chartTrackingRefBased/>
  <w15:docId w15:val="{81FE09AA-59A4-4624-8E28-6E16CEC4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2022-10-31T12:01:00Z</dcterms:created>
  <dcterms:modified xsi:type="dcterms:W3CDTF">2022-10-31T12:01:00Z</dcterms:modified>
</cp:coreProperties>
</file>